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E23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PYLLEY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d.1467)</w:t>
      </w:r>
    </w:p>
    <w:p w14:paraId="3BEE9E12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4C32EBB6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5889706B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p.134)</w:t>
      </w:r>
    </w:p>
    <w:p w14:paraId="2BAAA7C4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CF2DD73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1C26570D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05E65223" w14:textId="77777777" w:rsidR="00D6167E" w:rsidRDefault="00D6167E" w:rsidP="00D6167E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June 2021</w:t>
      </w:r>
    </w:p>
    <w:p w14:paraId="48153B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FFDDF" w14:textId="77777777" w:rsidR="00D6167E" w:rsidRDefault="00D6167E" w:rsidP="009139A6">
      <w:r>
        <w:separator/>
      </w:r>
    </w:p>
  </w:endnote>
  <w:endnote w:type="continuationSeparator" w:id="0">
    <w:p w14:paraId="3B50EABB" w14:textId="77777777" w:rsidR="00D6167E" w:rsidRDefault="00D616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8A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2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D4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778F4" w14:textId="77777777" w:rsidR="00D6167E" w:rsidRDefault="00D6167E" w:rsidP="009139A6">
      <w:r>
        <w:separator/>
      </w:r>
    </w:p>
  </w:footnote>
  <w:footnote w:type="continuationSeparator" w:id="0">
    <w:p w14:paraId="63C03074" w14:textId="77777777" w:rsidR="00D6167E" w:rsidRDefault="00D616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776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58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450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67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167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3DF69"/>
  <w15:chartTrackingRefBased/>
  <w15:docId w15:val="{E23FA382-1D6B-465D-AE69-91F25C11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67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2021-06-06T19:36:00Z</dcterms:created>
  <dcterms:modified xsi:type="dcterms:W3CDTF">2021-06-06T19:37:00Z</dcterms:modified>
</cp:coreProperties>
</file>